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OLDENHALE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made a plaint of debt against John Belle of Birmingham(q.v.).</w:t>
      </w: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8137D" w:rsidRDefault="00A8137D" w:rsidP="00A8137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E71FC3" w:rsidRDefault="00A813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37D" w:rsidRDefault="00A8137D" w:rsidP="00E71FC3">
      <w:pPr>
        <w:spacing w:after="0" w:line="240" w:lineRule="auto"/>
      </w:pPr>
      <w:r>
        <w:separator/>
      </w:r>
    </w:p>
  </w:endnote>
  <w:endnote w:type="continuationSeparator" w:id="0">
    <w:p w:rsidR="00A8137D" w:rsidRDefault="00A813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37D" w:rsidRDefault="00A8137D" w:rsidP="00E71FC3">
      <w:pPr>
        <w:spacing w:after="0" w:line="240" w:lineRule="auto"/>
      </w:pPr>
      <w:r>
        <w:separator/>
      </w:r>
    </w:p>
  </w:footnote>
  <w:footnote w:type="continuationSeparator" w:id="0">
    <w:p w:rsidR="00A8137D" w:rsidRDefault="00A813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7D"/>
    <w:rsid w:val="00A813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B18E4-63FC-46ED-BEF3-51332B55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13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2016-04-22T21:14:00Z</dcterms:created>
  <dcterms:modified xsi:type="dcterms:W3CDTF">2016-04-22T21:15:00Z</dcterms:modified>
</cp:coreProperties>
</file>